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Giesen (Nds.) - Lieferung 1x Fahrgestell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Fahrgestells für ein TLF3000, normabweichend mit einer zGG von 18,0t und einer Gruppenbesatzung, an die Feuerwehr Giesen.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